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BF151" w14:textId="77777777" w:rsidR="00AA1BAD" w:rsidRDefault="00AA1BAD" w:rsidP="00AA1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NOBULL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50156F71" w14:textId="77777777" w:rsidR="00AA1BAD" w:rsidRDefault="00AA1BAD" w:rsidP="00AA1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Ridlington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Rutland. Husbandman.</w:t>
      </w:r>
    </w:p>
    <w:p w14:paraId="616112AC" w14:textId="77777777" w:rsidR="00AA1BAD" w:rsidRDefault="00AA1BAD" w:rsidP="00AA1B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163B68" w14:textId="77777777" w:rsidR="00AA1BAD" w:rsidRDefault="00AA1BAD" w:rsidP="00AA1B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F1E657" w14:textId="77777777" w:rsidR="00AA1BAD" w:rsidRDefault="00AA1BAD" w:rsidP="00AA1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Nuthale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14:paraId="321E5E1D" w14:textId="77777777" w:rsidR="00AA1BAD" w:rsidRDefault="00AA1BAD" w:rsidP="00AA1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20D5574" w14:textId="77777777" w:rsidR="00AA1BAD" w:rsidRDefault="00AA1BAD" w:rsidP="00AA1B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941197" w14:textId="77777777" w:rsidR="00AA1BAD" w:rsidRDefault="00AA1BAD" w:rsidP="00AA1B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3AE84" w14:textId="77777777" w:rsidR="00AA1BAD" w:rsidRDefault="00AA1BAD" w:rsidP="00AA1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2022</w:t>
      </w:r>
    </w:p>
    <w:p w14:paraId="7BBCBC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BDD98" w14:textId="77777777" w:rsidR="00AA1BAD" w:rsidRDefault="00AA1BAD" w:rsidP="009139A6">
      <w:r>
        <w:separator/>
      </w:r>
    </w:p>
  </w:endnote>
  <w:endnote w:type="continuationSeparator" w:id="0">
    <w:p w14:paraId="6AE27CC3" w14:textId="77777777" w:rsidR="00AA1BAD" w:rsidRDefault="00AA1B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57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EF4F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738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B50AF" w14:textId="77777777" w:rsidR="00AA1BAD" w:rsidRDefault="00AA1BAD" w:rsidP="009139A6">
      <w:r>
        <w:separator/>
      </w:r>
    </w:p>
  </w:footnote>
  <w:footnote w:type="continuationSeparator" w:id="0">
    <w:p w14:paraId="396D7ED7" w14:textId="77777777" w:rsidR="00AA1BAD" w:rsidRDefault="00AA1B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DA4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EA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42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BAD"/>
    <w:rsid w:val="000666E0"/>
    <w:rsid w:val="002510B7"/>
    <w:rsid w:val="005C130B"/>
    <w:rsid w:val="00826F5C"/>
    <w:rsid w:val="009139A6"/>
    <w:rsid w:val="009448BB"/>
    <w:rsid w:val="00A3176C"/>
    <w:rsid w:val="00AA1BAD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CC933"/>
  <w15:chartTrackingRefBased/>
  <w15:docId w15:val="{18517FB5-5EB0-40F9-910E-C57601D0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1B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2022-09-18T18:47:00Z</dcterms:created>
  <dcterms:modified xsi:type="dcterms:W3CDTF">2022-09-18T18:47:00Z</dcterms:modified>
</cp:coreProperties>
</file>